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3E171" w14:textId="77777777" w:rsidR="008F55FA" w:rsidRDefault="008F55FA" w:rsidP="008F55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TODYNGTON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2B8CA5F6" w14:textId="77777777" w:rsidR="008F55FA" w:rsidRDefault="008F55FA" w:rsidP="008F55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Southwark.</w:t>
      </w:r>
    </w:p>
    <w:p w14:paraId="4DC79639" w14:textId="77777777" w:rsidR="008F55FA" w:rsidRDefault="008F55FA" w:rsidP="008F55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DAE9F6" w14:textId="77777777" w:rsidR="008F55FA" w:rsidRDefault="008F55FA" w:rsidP="008F55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4E79BA" w14:textId="77777777" w:rsidR="008F55FA" w:rsidRDefault="008F55FA" w:rsidP="008F55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 of</w:t>
      </w:r>
    </w:p>
    <w:p w14:paraId="5EA0BC0B" w14:textId="77777777" w:rsidR="008F55FA" w:rsidRDefault="008F55FA" w:rsidP="008F55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granted at the last Parliament, in the town of Southwark.</w:t>
      </w:r>
    </w:p>
    <w:p w14:paraId="575AEC5A" w14:textId="77777777" w:rsidR="008F55FA" w:rsidRDefault="008F55FA" w:rsidP="008F55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p.117)</w:t>
      </w:r>
    </w:p>
    <w:p w14:paraId="562A2A49" w14:textId="77777777" w:rsidR="008F55FA" w:rsidRDefault="008F55FA" w:rsidP="008F55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A51A72" w14:textId="77777777" w:rsidR="008F55FA" w:rsidRDefault="008F55FA" w:rsidP="008F55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F45EC8" w14:textId="77777777" w:rsidR="008F55FA" w:rsidRPr="00680D2B" w:rsidRDefault="008F55FA" w:rsidP="008F55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2021</w:t>
      </w:r>
    </w:p>
    <w:p w14:paraId="15B9083C" w14:textId="2BE4F08E" w:rsidR="00BA00AB" w:rsidRPr="008F55F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F55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D869C" w14:textId="77777777" w:rsidR="008F55FA" w:rsidRDefault="008F55FA" w:rsidP="009139A6">
      <w:r>
        <w:separator/>
      </w:r>
    </w:p>
  </w:endnote>
  <w:endnote w:type="continuationSeparator" w:id="0">
    <w:p w14:paraId="044BF11F" w14:textId="77777777" w:rsidR="008F55FA" w:rsidRDefault="008F55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BD5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7EB4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352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D9633" w14:textId="77777777" w:rsidR="008F55FA" w:rsidRDefault="008F55FA" w:rsidP="009139A6">
      <w:r>
        <w:separator/>
      </w:r>
    </w:p>
  </w:footnote>
  <w:footnote w:type="continuationSeparator" w:id="0">
    <w:p w14:paraId="288D9D65" w14:textId="77777777" w:rsidR="008F55FA" w:rsidRDefault="008F55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52B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B1E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21F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FA"/>
    <w:rsid w:val="000666E0"/>
    <w:rsid w:val="002510B7"/>
    <w:rsid w:val="005C130B"/>
    <w:rsid w:val="00826F5C"/>
    <w:rsid w:val="008F55FA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B7C91"/>
  <w15:chartTrackingRefBased/>
  <w15:docId w15:val="{DE2B2F01-97C3-45BD-A90E-E4F5FA22A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2021-05-11T08:11:00Z</dcterms:created>
  <dcterms:modified xsi:type="dcterms:W3CDTF">2021-05-11T08:11:00Z</dcterms:modified>
</cp:coreProperties>
</file>